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北京市大兴区黄村镇妇联科室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——庆“三八”系列文体活动项目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项目申报单位（科室）：妇联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庆“三八”系列文体活动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妇联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活动组织类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通过开展“三八”文体活动，积极营造浓郁的节日氛围，展现了对辖区女性的关爱和尊重。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会场布置及用工费用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奖品费用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妇联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69244590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庆“三八”系列文体活动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3BD3E79"/>
    <w:rsid w:val="06547764"/>
    <w:rsid w:val="0A5D4D63"/>
    <w:rsid w:val="0FE60B66"/>
    <w:rsid w:val="135A0734"/>
    <w:rsid w:val="13F73D10"/>
    <w:rsid w:val="28A44B82"/>
    <w:rsid w:val="2E8874C2"/>
    <w:rsid w:val="2F471EE1"/>
    <w:rsid w:val="2FF43688"/>
    <w:rsid w:val="308113CB"/>
    <w:rsid w:val="34B53ED7"/>
    <w:rsid w:val="3AB653C4"/>
    <w:rsid w:val="3E4A1F14"/>
    <w:rsid w:val="49741DE7"/>
    <w:rsid w:val="49B77473"/>
    <w:rsid w:val="4F815F87"/>
    <w:rsid w:val="4FA84FCA"/>
    <w:rsid w:val="54F9326F"/>
    <w:rsid w:val="54FD0FDA"/>
    <w:rsid w:val="55AE7A93"/>
    <w:rsid w:val="59467262"/>
    <w:rsid w:val="5A99077F"/>
    <w:rsid w:val="5C102E87"/>
    <w:rsid w:val="625005B0"/>
    <w:rsid w:val="651C2939"/>
    <w:rsid w:val="69B43F33"/>
    <w:rsid w:val="6B982A13"/>
    <w:rsid w:val="6BDA0314"/>
    <w:rsid w:val="6D535020"/>
    <w:rsid w:val="70F444AC"/>
    <w:rsid w:val="76A46DBC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2024-09-12T02:10:20Z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